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E27" w:rsidRPr="00B6202A" w:rsidRDefault="00F75E27" w:rsidP="00827B2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9pt;margin-top:-38.7pt;width:259.5pt;height:144.75pt;z-index:251658240">
            <v:imagedata r:id="rId5" o:title=""/>
            <w10:wrap type="square"/>
          </v:shape>
        </w:pict>
      </w:r>
      <w:r w:rsidRPr="00B6202A">
        <w:rPr>
          <w:rFonts w:ascii="Times New Roman" w:hAnsi="Times New Roman"/>
          <w:sz w:val="28"/>
          <w:szCs w:val="28"/>
          <w:lang w:val="uk-UA"/>
        </w:rPr>
        <w:t xml:space="preserve">       </w:t>
      </w:r>
    </w:p>
    <w:p w:rsidR="00F75E27" w:rsidRPr="00B6202A" w:rsidRDefault="00F75E27" w:rsidP="00827B2C">
      <w:pPr>
        <w:shd w:val="clear" w:color="auto" w:fill="FFFFFF"/>
        <w:spacing w:after="0" w:line="240" w:lineRule="auto"/>
        <w:rPr>
          <w:rFonts w:ascii="Times New Roman" w:hAnsi="Times New Roman"/>
          <w:color w:val="4B4B4B"/>
          <w:sz w:val="28"/>
          <w:szCs w:val="28"/>
          <w:lang w:val="uk-UA"/>
        </w:rPr>
      </w:pPr>
    </w:p>
    <w:p w:rsidR="00F75E27" w:rsidRPr="00B6202A" w:rsidRDefault="00F75E27" w:rsidP="00827B2C">
      <w:pPr>
        <w:shd w:val="clear" w:color="auto" w:fill="FFFFFF"/>
        <w:spacing w:after="0" w:line="240" w:lineRule="auto"/>
        <w:rPr>
          <w:rFonts w:ascii="Times New Roman" w:hAnsi="Times New Roman"/>
          <w:color w:val="4B4B4B"/>
          <w:sz w:val="28"/>
          <w:szCs w:val="28"/>
          <w:lang w:val="uk-UA"/>
        </w:rPr>
      </w:pPr>
    </w:p>
    <w:p w:rsidR="00F75E27" w:rsidRPr="00B6202A" w:rsidRDefault="00F75E27" w:rsidP="00827B2C">
      <w:pPr>
        <w:shd w:val="clear" w:color="auto" w:fill="FFFFFF"/>
        <w:spacing w:after="0" w:line="240" w:lineRule="auto"/>
        <w:rPr>
          <w:rFonts w:ascii="Times New Roman" w:hAnsi="Times New Roman"/>
          <w:color w:val="4B4B4B"/>
          <w:sz w:val="28"/>
          <w:szCs w:val="28"/>
          <w:lang w:val="uk-UA"/>
        </w:rPr>
      </w:pPr>
    </w:p>
    <w:p w:rsidR="00F75E27" w:rsidRPr="00B6202A" w:rsidRDefault="00F75E27" w:rsidP="00827B2C">
      <w:pPr>
        <w:shd w:val="clear" w:color="auto" w:fill="FFFFFF"/>
        <w:spacing w:after="0" w:line="240" w:lineRule="auto"/>
        <w:rPr>
          <w:rFonts w:ascii="Times New Roman" w:hAnsi="Times New Roman"/>
          <w:color w:val="4B4B4B"/>
          <w:sz w:val="28"/>
          <w:szCs w:val="28"/>
          <w:lang w:val="uk-UA"/>
        </w:rPr>
      </w:pPr>
    </w:p>
    <w:p w:rsidR="00F75E27" w:rsidRPr="00B6202A" w:rsidRDefault="00F75E27" w:rsidP="00827B2C">
      <w:pPr>
        <w:shd w:val="clear" w:color="auto" w:fill="FFFFFF"/>
        <w:spacing w:after="0" w:line="240" w:lineRule="auto"/>
        <w:rPr>
          <w:rFonts w:ascii="Times New Roman" w:hAnsi="Times New Roman"/>
          <w:color w:val="4B4B4B"/>
          <w:sz w:val="28"/>
          <w:szCs w:val="28"/>
          <w:lang w:val="uk-UA"/>
        </w:rPr>
      </w:pPr>
    </w:p>
    <w:p w:rsidR="00F75E27" w:rsidRPr="00B6202A" w:rsidRDefault="00F75E27" w:rsidP="00827B2C">
      <w:pPr>
        <w:shd w:val="clear" w:color="auto" w:fill="FFFFFF"/>
        <w:spacing w:after="0" w:line="240" w:lineRule="auto"/>
        <w:rPr>
          <w:rFonts w:ascii="Times New Roman" w:hAnsi="Times New Roman"/>
          <w:color w:val="4B4B4B"/>
          <w:sz w:val="28"/>
          <w:szCs w:val="28"/>
          <w:lang w:val="uk-UA"/>
        </w:rPr>
      </w:pPr>
    </w:p>
    <w:p w:rsidR="00F75E27" w:rsidRPr="00B6202A" w:rsidRDefault="00F75E27" w:rsidP="00827B2C">
      <w:pPr>
        <w:shd w:val="clear" w:color="auto" w:fill="FFFFFF"/>
        <w:spacing w:after="0" w:line="240" w:lineRule="auto"/>
        <w:rPr>
          <w:rFonts w:ascii="Times New Roman" w:hAnsi="Times New Roman"/>
          <w:color w:val="4B4B4B"/>
          <w:sz w:val="28"/>
          <w:szCs w:val="28"/>
          <w:lang w:val="uk-UA"/>
        </w:rPr>
      </w:pPr>
    </w:p>
    <w:p w:rsidR="00F75E27" w:rsidRPr="00B6202A" w:rsidRDefault="00F75E27" w:rsidP="00827B2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B6202A">
        <w:rPr>
          <w:rFonts w:ascii="Times New Roman" w:hAnsi="Times New Roman"/>
          <w:color w:val="4B4B4B"/>
          <w:sz w:val="28"/>
          <w:szCs w:val="28"/>
          <w:lang w:val="uk-UA"/>
        </w:rPr>
        <w:t> В</w:t>
      </w:r>
      <w:r>
        <w:rPr>
          <w:rFonts w:ascii="Times New Roman" w:hAnsi="Times New Roman"/>
          <w:sz w:val="28"/>
          <w:szCs w:val="28"/>
          <w:lang w:val="uk-UA"/>
        </w:rPr>
        <w:t>ід _____________.2020</w:t>
      </w:r>
      <w:r w:rsidRPr="00B6202A">
        <w:rPr>
          <w:rFonts w:ascii="Times New Roman" w:hAnsi="Times New Roman"/>
          <w:sz w:val="28"/>
          <w:szCs w:val="28"/>
          <w:lang w:val="uk-UA"/>
        </w:rPr>
        <w:t xml:space="preserve"> № _______</w:t>
      </w:r>
    </w:p>
    <w:p w:rsidR="00F75E27" w:rsidRPr="00B6202A" w:rsidRDefault="00F75E27" w:rsidP="00827B2C">
      <w:pPr>
        <w:shd w:val="clear" w:color="auto" w:fill="FFFFFF"/>
        <w:spacing w:after="0" w:line="240" w:lineRule="auto"/>
        <w:rPr>
          <w:rFonts w:ascii="Times New Roman" w:hAnsi="Times New Roman"/>
          <w:color w:val="4B4B4B"/>
          <w:sz w:val="28"/>
          <w:szCs w:val="28"/>
          <w:lang w:val="uk-UA"/>
        </w:rPr>
      </w:pPr>
      <w:r w:rsidRPr="00B6202A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F75E27" w:rsidRPr="00B6202A" w:rsidRDefault="00F75E27" w:rsidP="00DA1A7E">
      <w:pPr>
        <w:shd w:val="clear" w:color="auto" w:fill="FFFFFF"/>
        <w:spacing w:after="0" w:line="240" w:lineRule="auto"/>
        <w:ind w:firstLine="539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F75E27" w:rsidRPr="00B6202A" w:rsidRDefault="00F75E27" w:rsidP="00DA1A7E">
      <w:pPr>
        <w:shd w:val="clear" w:color="auto" w:fill="FFFFFF"/>
        <w:spacing w:after="0" w:line="240" w:lineRule="auto"/>
        <w:ind w:firstLine="539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F75E27" w:rsidRPr="00B6202A" w:rsidRDefault="00F75E27" w:rsidP="00DA1A7E">
      <w:pPr>
        <w:shd w:val="clear" w:color="auto" w:fill="FFFFFF"/>
        <w:spacing w:after="0" w:line="240" w:lineRule="auto"/>
        <w:ind w:firstLine="539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B6202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Про стан військового обліку </w:t>
      </w:r>
    </w:p>
    <w:p w:rsidR="00F75E27" w:rsidRPr="00B6202A" w:rsidRDefault="00F75E27" w:rsidP="00DA1A7E">
      <w:pPr>
        <w:shd w:val="clear" w:color="auto" w:fill="FFFFFF"/>
        <w:spacing w:after="0" w:line="240" w:lineRule="auto"/>
        <w:ind w:firstLine="539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B6202A">
        <w:rPr>
          <w:rFonts w:ascii="Times New Roman" w:hAnsi="Times New Roman"/>
          <w:bCs/>
          <w:color w:val="000000"/>
          <w:sz w:val="28"/>
          <w:szCs w:val="28"/>
          <w:lang w:val="uk-UA"/>
        </w:rPr>
        <w:t>на території Кан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івської ОТГ</w:t>
      </w:r>
      <w:r w:rsidRPr="00B6202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</w:p>
    <w:p w:rsidR="00F75E27" w:rsidRPr="00B6202A" w:rsidRDefault="00F75E27" w:rsidP="00DA1A7E">
      <w:pPr>
        <w:shd w:val="clear" w:color="auto" w:fill="FFFFFF"/>
        <w:spacing w:after="0" w:line="240" w:lineRule="auto"/>
        <w:ind w:firstLine="539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B6202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в 2019 році та завдання щодо </w:t>
      </w:r>
    </w:p>
    <w:p w:rsidR="00F75E27" w:rsidRPr="00B6202A" w:rsidRDefault="00F75E27" w:rsidP="00DA1A7E">
      <w:pPr>
        <w:shd w:val="clear" w:color="auto" w:fill="FFFFFF"/>
        <w:spacing w:after="0" w:line="240" w:lineRule="auto"/>
        <w:ind w:firstLine="539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B6202A">
        <w:rPr>
          <w:rFonts w:ascii="Times New Roman" w:hAnsi="Times New Roman"/>
          <w:bCs/>
          <w:color w:val="000000"/>
          <w:sz w:val="28"/>
          <w:szCs w:val="28"/>
          <w:lang w:val="uk-UA"/>
        </w:rPr>
        <w:t>його поліпшення у 2020 році</w:t>
      </w:r>
    </w:p>
    <w:p w:rsidR="00F75E27" w:rsidRPr="00B6202A" w:rsidRDefault="00F75E27" w:rsidP="00DA1A7E">
      <w:pPr>
        <w:shd w:val="clear" w:color="auto" w:fill="FFFFFF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F75E27" w:rsidRPr="00B6202A" w:rsidRDefault="00F75E27" w:rsidP="00DA1A7E">
      <w:pPr>
        <w:shd w:val="clear" w:color="auto" w:fill="FFFFFF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F75E27" w:rsidRPr="00B6202A" w:rsidRDefault="00F75E27" w:rsidP="00DA1A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B6202A">
        <w:rPr>
          <w:rFonts w:ascii="Times New Roman" w:hAnsi="Times New Roman"/>
          <w:color w:val="000000"/>
          <w:sz w:val="28"/>
          <w:szCs w:val="28"/>
          <w:lang w:val="uk-UA" w:eastAsia="uk-UA"/>
        </w:rPr>
        <w:t>Відповідно до статті 36 Закону України «Про місцеве самоврядування в Україні», статті 38 Закону України «Про військовий обов’язок і військову службу», статті 18  Закону України «Про мобілізаційну підготовку та мобілізацію»,  постанов Кабінету Міністрів України від 07.12.2016 № 921 «Про затвердження Порядку організації та ведення військового обліку призовників і військовозобов'язаних» (далі – Пор</w:t>
      </w:r>
      <w:r w:rsidRPr="00B6202A">
        <w:rPr>
          <w:rFonts w:ascii="Times New Roman" w:hAnsi="Times New Roman"/>
          <w:iCs/>
          <w:color w:val="000000"/>
          <w:sz w:val="28"/>
          <w:szCs w:val="28"/>
          <w:lang w:val="uk-UA" w:eastAsia="uk-UA"/>
        </w:rPr>
        <w:t>ядок )</w:t>
      </w:r>
      <w:r w:rsidRPr="00B6202A">
        <w:rPr>
          <w:rFonts w:ascii="Times New Roman" w:hAnsi="Times New Roman"/>
          <w:color w:val="000000"/>
          <w:sz w:val="28"/>
          <w:szCs w:val="28"/>
          <w:lang w:val="uk-UA" w:eastAsia="uk-UA"/>
        </w:rPr>
        <w:t>, від 11.01.2018 № 12 «Про внесення змін до Порядку бронювання військовозобов’язаних за органами державної влади, іншими державними органами, органами місцевого самоврядування та підприємствами, установами і організаціями на період мобілізації та на воєнний час», методичних рекомендацій затверджених наказом Командувача Сухопутних військ Збройних Сил України від 23.08.2019 № 474, інформації Канівського об’єднаного міського військового комісаріату про виконання підприємства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ми, установами та організаціями</w:t>
      </w:r>
      <w:r w:rsidRPr="00B6202A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законодавства з питань військового обліку в 201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9</w:t>
      </w:r>
      <w:r w:rsidRPr="00B6202A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році в 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             </w:t>
      </w:r>
      <w:r w:rsidRPr="00B6202A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м. Канів від </w:t>
      </w:r>
      <w:r w:rsidRPr="00C413E8">
        <w:rPr>
          <w:rFonts w:ascii="Times New Roman" w:hAnsi="Times New Roman"/>
          <w:sz w:val="28"/>
          <w:szCs w:val="28"/>
          <w:lang w:val="uk-UA" w:eastAsia="uk-UA"/>
        </w:rPr>
        <w:t>23.01.2020 №75</w:t>
      </w:r>
      <w:r w:rsidRPr="00B6202A">
        <w:rPr>
          <w:rFonts w:ascii="Times New Roman" w:hAnsi="Times New Roman"/>
          <w:color w:val="000000"/>
          <w:sz w:val="28"/>
          <w:szCs w:val="28"/>
          <w:lang w:val="uk-UA" w:eastAsia="uk-UA"/>
        </w:rPr>
        <w:t>, з метою  удосконалення роботи щодо ведення військового обліку та бронювання військовозобов’язаних на підприємствах, установах, організаціях та навчальних закладах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Канівської ОТГ</w:t>
      </w:r>
      <w:r w:rsidRPr="00B6202A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, виконавчий комітет </w:t>
      </w:r>
    </w:p>
    <w:p w:rsidR="00F75E27" w:rsidRPr="00B6202A" w:rsidRDefault="00F75E27" w:rsidP="00DA1A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B6202A">
        <w:rPr>
          <w:rFonts w:ascii="Times New Roman" w:hAnsi="Times New Roman"/>
          <w:color w:val="000000"/>
          <w:sz w:val="28"/>
          <w:szCs w:val="28"/>
          <w:lang w:val="uk-UA" w:eastAsia="uk-UA"/>
        </w:rPr>
        <w:t>ВИРІШИВ:</w:t>
      </w:r>
    </w:p>
    <w:p w:rsidR="00F75E27" w:rsidRPr="00B6202A" w:rsidRDefault="00F75E27" w:rsidP="00A37588">
      <w:pPr>
        <w:numPr>
          <w:ilvl w:val="0"/>
          <w:numId w:val="1"/>
        </w:numPr>
        <w:shd w:val="clear" w:color="auto" w:fill="FFFFFF"/>
        <w:tabs>
          <w:tab w:val="clear" w:pos="1080"/>
          <w:tab w:val="num" w:pos="0"/>
          <w:tab w:val="num" w:pos="900"/>
        </w:tabs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6202A">
        <w:rPr>
          <w:rFonts w:ascii="Times New Roman" w:hAnsi="Times New Roman"/>
          <w:color w:val="000000"/>
          <w:sz w:val="28"/>
          <w:szCs w:val="28"/>
          <w:lang w:val="uk-UA"/>
        </w:rPr>
        <w:t xml:space="preserve">Взяти до відома інформацію Канівського об’єднаного міського військового комісаріату </w:t>
      </w:r>
      <w:r w:rsidRPr="00B6202A">
        <w:rPr>
          <w:rFonts w:ascii="Times New Roman" w:hAnsi="Times New Roman"/>
          <w:color w:val="000000"/>
          <w:sz w:val="28"/>
          <w:szCs w:val="28"/>
          <w:lang w:val="uk-UA" w:eastAsia="uk-UA"/>
        </w:rPr>
        <w:t>про виконання підприємствами, установами та організаціями законодавства з питань військового обліку в 201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9</w:t>
      </w:r>
      <w:r w:rsidRPr="00B6202A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році в 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             </w:t>
      </w:r>
      <w:r w:rsidRPr="00B6202A">
        <w:rPr>
          <w:rFonts w:ascii="Times New Roman" w:hAnsi="Times New Roman"/>
          <w:color w:val="000000"/>
          <w:sz w:val="28"/>
          <w:szCs w:val="28"/>
          <w:lang w:val="uk-UA" w:eastAsia="uk-UA"/>
        </w:rPr>
        <w:t>м. Канів</w:t>
      </w:r>
      <w:r w:rsidRPr="00B6202A">
        <w:rPr>
          <w:rFonts w:ascii="Times New Roman" w:hAnsi="Times New Roman"/>
          <w:color w:val="000000"/>
          <w:sz w:val="28"/>
          <w:szCs w:val="28"/>
          <w:lang w:val="uk-UA"/>
        </w:rPr>
        <w:t>, згідно з додатком 1.</w:t>
      </w:r>
    </w:p>
    <w:p w:rsidR="00F75E27" w:rsidRPr="00B6202A" w:rsidRDefault="00F75E27" w:rsidP="00A3758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6202A"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2. Затвердити:</w:t>
      </w:r>
    </w:p>
    <w:p w:rsidR="00F75E27" w:rsidRPr="00B6202A" w:rsidRDefault="00F75E27" w:rsidP="00721320">
      <w:pPr>
        <w:shd w:val="clear" w:color="auto" w:fill="FFFFFF"/>
        <w:spacing w:after="0" w:line="300" w:lineRule="atLeast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6202A">
        <w:rPr>
          <w:rFonts w:ascii="Times New Roman" w:hAnsi="Times New Roman"/>
          <w:color w:val="000000"/>
          <w:sz w:val="28"/>
          <w:szCs w:val="28"/>
          <w:lang w:val="uk-UA"/>
        </w:rPr>
        <w:t xml:space="preserve">     - перелік заходів щодо поліпшенн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я стану військового обліку в 2020</w:t>
      </w:r>
      <w:r w:rsidRPr="00B6202A">
        <w:rPr>
          <w:rFonts w:ascii="Times New Roman" w:hAnsi="Times New Roman"/>
          <w:color w:val="000000"/>
          <w:sz w:val="28"/>
          <w:szCs w:val="28"/>
          <w:lang w:val="uk-UA"/>
        </w:rPr>
        <w:t xml:space="preserve"> році, з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г</w:t>
      </w:r>
      <w:r w:rsidRPr="00B6202A">
        <w:rPr>
          <w:rFonts w:ascii="Times New Roman" w:hAnsi="Times New Roman"/>
          <w:color w:val="000000"/>
          <w:sz w:val="28"/>
          <w:szCs w:val="28"/>
          <w:lang w:val="uk-UA"/>
        </w:rPr>
        <w:t>ідно з додатком 2;</w:t>
      </w:r>
    </w:p>
    <w:p w:rsidR="00F75E27" w:rsidRPr="00B6202A" w:rsidRDefault="00F75E27" w:rsidP="00006B19">
      <w:pPr>
        <w:shd w:val="clear" w:color="auto" w:fill="FFFFFF"/>
        <w:tabs>
          <w:tab w:val="left" w:pos="0"/>
        </w:tabs>
        <w:spacing w:after="0" w:line="300" w:lineRule="atLeast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6202A">
        <w:rPr>
          <w:rFonts w:ascii="Times New Roman" w:hAnsi="Times New Roman"/>
          <w:color w:val="000000"/>
          <w:sz w:val="28"/>
          <w:szCs w:val="28"/>
          <w:lang w:val="uk-UA"/>
        </w:rPr>
        <w:t xml:space="preserve">     - план перевірок стану військового обліку на території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Канівської ОТГ </w:t>
      </w:r>
      <w:r w:rsidRPr="00B6202A">
        <w:rPr>
          <w:rFonts w:ascii="Times New Roman" w:hAnsi="Times New Roman"/>
          <w:color w:val="000000"/>
          <w:sz w:val="28"/>
          <w:szCs w:val="28"/>
          <w:lang w:val="uk-UA"/>
        </w:rPr>
        <w:t>в 20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20</w:t>
      </w:r>
      <w:r w:rsidRPr="00B6202A">
        <w:rPr>
          <w:rFonts w:ascii="Times New Roman" w:hAnsi="Times New Roman"/>
          <w:color w:val="000000"/>
          <w:sz w:val="28"/>
          <w:szCs w:val="28"/>
          <w:lang w:val="uk-UA"/>
        </w:rPr>
        <w:t xml:space="preserve"> році, згідно з додатком 3;</w:t>
      </w:r>
    </w:p>
    <w:p w:rsidR="00F75E27" w:rsidRPr="00B6202A" w:rsidRDefault="00F75E27" w:rsidP="00721320">
      <w:pPr>
        <w:shd w:val="clear" w:color="auto" w:fill="FFFFFF"/>
        <w:tabs>
          <w:tab w:val="left" w:pos="0"/>
        </w:tabs>
        <w:spacing w:after="0" w:line="300" w:lineRule="atLeast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6202A">
        <w:rPr>
          <w:rFonts w:ascii="Times New Roman" w:hAnsi="Times New Roman"/>
          <w:color w:val="000000"/>
          <w:sz w:val="28"/>
          <w:szCs w:val="28"/>
          <w:lang w:val="uk-UA"/>
        </w:rPr>
        <w:t xml:space="preserve">     - завдання з методичного забезпечення військового обліку та підвищення кваліфікації посадових осіб, відповідальних за організацію та ведення військового обліку, забезпечення функціонування системи військового обліку на території 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Канівської ОТГ</w:t>
      </w:r>
      <w:r w:rsidRPr="00B6202A">
        <w:rPr>
          <w:rFonts w:ascii="Times New Roman" w:hAnsi="Times New Roman"/>
          <w:color w:val="000000"/>
          <w:sz w:val="28"/>
          <w:szCs w:val="28"/>
          <w:lang w:val="uk-UA"/>
        </w:rPr>
        <w:t>, згідно з додатком 4;</w:t>
      </w:r>
    </w:p>
    <w:p w:rsidR="00F75E27" w:rsidRPr="00B6202A" w:rsidRDefault="00F75E27" w:rsidP="00721320">
      <w:pPr>
        <w:shd w:val="clear" w:color="auto" w:fill="FFFFFF"/>
        <w:spacing w:after="0" w:line="300" w:lineRule="atLeast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6202A">
        <w:rPr>
          <w:rFonts w:ascii="Times New Roman" w:hAnsi="Times New Roman"/>
          <w:color w:val="000000"/>
          <w:sz w:val="28"/>
          <w:szCs w:val="28"/>
          <w:lang w:val="uk-UA"/>
        </w:rPr>
        <w:t xml:space="preserve">     - план проведення звірок облікових даних підприємств, установ та організацій на території 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Канівської ОТГ</w:t>
      </w:r>
      <w:r w:rsidRPr="00B6202A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Pr="00B6202A">
        <w:rPr>
          <w:rFonts w:ascii="Times New Roman" w:hAnsi="Times New Roman"/>
          <w:color w:val="000000"/>
          <w:sz w:val="28"/>
          <w:szCs w:val="28"/>
          <w:lang w:val="uk-UA"/>
        </w:rPr>
        <w:t>з обліковими даними Канівського об’єднаного міського військового комісаріату в 20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20</w:t>
      </w:r>
      <w:r w:rsidRPr="00B6202A">
        <w:rPr>
          <w:rFonts w:ascii="Times New Roman" w:hAnsi="Times New Roman"/>
          <w:color w:val="000000"/>
          <w:sz w:val="28"/>
          <w:szCs w:val="28"/>
          <w:lang w:val="uk-UA"/>
        </w:rPr>
        <w:t xml:space="preserve"> році, згідно з           додатком 5.</w:t>
      </w:r>
    </w:p>
    <w:p w:rsidR="00F75E27" w:rsidRPr="00B6202A" w:rsidRDefault="00F75E27" w:rsidP="00721320">
      <w:pPr>
        <w:shd w:val="clear" w:color="auto" w:fill="FFFFFF"/>
        <w:spacing w:after="0" w:line="300" w:lineRule="atLeast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6202A">
        <w:rPr>
          <w:rFonts w:ascii="Times New Roman" w:hAnsi="Times New Roman"/>
          <w:color w:val="000000"/>
          <w:sz w:val="28"/>
          <w:szCs w:val="28"/>
          <w:lang w:val="uk-UA"/>
        </w:rPr>
        <w:t xml:space="preserve"> 3. Утворити комісію по проведенню перевірок стану військового обліку та території 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Канівської ОТГ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в 2020</w:t>
      </w:r>
      <w:r w:rsidRPr="00B6202A">
        <w:rPr>
          <w:rFonts w:ascii="Times New Roman" w:hAnsi="Times New Roman"/>
          <w:color w:val="000000"/>
          <w:sz w:val="28"/>
          <w:szCs w:val="28"/>
          <w:lang w:val="uk-UA"/>
        </w:rPr>
        <w:t xml:space="preserve"> році та затвердити її склад, згідно з  додатком 6.</w:t>
      </w:r>
    </w:p>
    <w:p w:rsidR="00F75E27" w:rsidRPr="00B6202A" w:rsidRDefault="00F75E27" w:rsidP="00880C7D">
      <w:pPr>
        <w:shd w:val="clear" w:color="auto" w:fill="FFFFFF"/>
        <w:tabs>
          <w:tab w:val="left" w:pos="0"/>
        </w:tabs>
        <w:spacing w:after="0" w:line="300" w:lineRule="atLeast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6202A">
        <w:rPr>
          <w:rStyle w:val="Strong"/>
          <w:rFonts w:ascii="Times New Roman" w:hAnsi="Times New Roman"/>
          <w:b w:val="0"/>
          <w:sz w:val="28"/>
          <w:szCs w:val="28"/>
          <w:bdr w:val="none" w:sz="0" w:space="0" w:color="auto" w:frame="1"/>
          <w:shd w:val="clear" w:color="auto" w:fill="FCFCFC"/>
          <w:lang w:val="uk-UA"/>
        </w:rPr>
        <w:t>4. Відділу організаційно-кадрової та інформаційної роботи</w:t>
      </w:r>
      <w:r w:rsidRPr="00B6202A">
        <w:rPr>
          <w:rStyle w:val="Strong"/>
          <w:rFonts w:ascii="Times New Roman" w:hAnsi="Times New Roman"/>
          <w:color w:val="363635"/>
          <w:sz w:val="28"/>
          <w:szCs w:val="28"/>
          <w:bdr w:val="none" w:sz="0" w:space="0" w:color="auto" w:frame="1"/>
          <w:shd w:val="clear" w:color="auto" w:fill="FCFCFC"/>
          <w:lang w:val="uk-UA"/>
        </w:rPr>
        <w:t xml:space="preserve"> </w:t>
      </w:r>
      <w:r>
        <w:rPr>
          <w:rStyle w:val="Strong"/>
          <w:rFonts w:ascii="Times New Roman" w:hAnsi="Times New Roman"/>
          <w:color w:val="363635"/>
          <w:sz w:val="28"/>
          <w:szCs w:val="28"/>
          <w:bdr w:val="none" w:sz="0" w:space="0" w:color="auto" w:frame="1"/>
          <w:shd w:val="clear" w:color="auto" w:fill="FCFCFC"/>
          <w:lang w:val="uk-UA"/>
        </w:rPr>
        <w:t xml:space="preserve">            </w:t>
      </w:r>
      <w:r w:rsidRPr="00B6202A">
        <w:rPr>
          <w:rStyle w:val="Strong"/>
          <w:rFonts w:ascii="Times New Roman" w:hAnsi="Times New Roman"/>
          <w:b w:val="0"/>
          <w:sz w:val="28"/>
          <w:szCs w:val="28"/>
          <w:bdr w:val="none" w:sz="0" w:space="0" w:color="auto" w:frame="1"/>
          <w:shd w:val="clear" w:color="auto" w:fill="FCFCFC"/>
          <w:lang w:val="uk-UA"/>
        </w:rPr>
        <w:t>(Ткаченко С.В.)</w:t>
      </w:r>
      <w:r w:rsidRPr="00B6202A">
        <w:rPr>
          <w:rStyle w:val="Strong"/>
          <w:rFonts w:ascii="Times New Roman" w:hAnsi="Times New Roman"/>
          <w:b w:val="0"/>
          <w:color w:val="363635"/>
          <w:sz w:val="28"/>
          <w:szCs w:val="28"/>
          <w:bdr w:val="none" w:sz="0" w:space="0" w:color="auto" w:frame="1"/>
          <w:shd w:val="clear" w:color="auto" w:fill="FCFCFC"/>
          <w:lang w:val="uk-UA"/>
        </w:rPr>
        <w:t xml:space="preserve"> </w:t>
      </w:r>
      <w:r w:rsidRPr="00B6202A">
        <w:rPr>
          <w:rFonts w:ascii="Times New Roman" w:hAnsi="Times New Roman"/>
          <w:color w:val="000000"/>
          <w:sz w:val="28"/>
          <w:szCs w:val="28"/>
          <w:lang w:val="uk-UA" w:eastAsia="uk-UA"/>
        </w:rPr>
        <w:t>забезпечити інформаційний супровід функціонування системи військового обліку, створення інформаційних медійних продуктів (інформаційних статей в засобах масової інформації). Спільно з військовим комісаром Канівського об’єднаного міського військового комісаріату розробити та підтримувати на платформі офіційного веб-сайту виконавчого комітету Канівської міської ради</w:t>
      </w:r>
      <w:r w:rsidRPr="00B6202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B6202A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веб-сторінку з інформаційними матеріалами    з питань військового обліку та можливістю онлайн-консультування військово-облікового персоналу, а також громадян з питань військового обліку. </w:t>
      </w:r>
    </w:p>
    <w:p w:rsidR="00F75E27" w:rsidRPr="00B6202A" w:rsidRDefault="00F75E27" w:rsidP="00880C7D">
      <w:pPr>
        <w:shd w:val="clear" w:color="auto" w:fill="FFFFFF"/>
        <w:spacing w:after="0" w:line="300" w:lineRule="atLeast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6202A"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5. Начальнику відділу з НС та ЦЗН виконавчого комітету Канівської міської ради забезпечити ведення військового обліку призовників і військовозобов’язаних, які працюють у виконавчому комітеті Канівської міської ради, відповідно до вимог законодавства з військового обліку.</w:t>
      </w:r>
    </w:p>
    <w:p w:rsidR="00F75E27" w:rsidRPr="00B6202A" w:rsidRDefault="00F75E27" w:rsidP="00880C7D">
      <w:pPr>
        <w:numPr>
          <w:ilvl w:val="0"/>
          <w:numId w:val="5"/>
        </w:numPr>
        <w:shd w:val="clear" w:color="auto" w:fill="FFFFFF"/>
        <w:tabs>
          <w:tab w:val="clear" w:pos="0"/>
          <w:tab w:val="num" w:pos="900"/>
        </w:tabs>
        <w:spacing w:after="0" w:line="300" w:lineRule="atLeast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6202A">
        <w:rPr>
          <w:rFonts w:ascii="Times New Roman" w:hAnsi="Times New Roman"/>
          <w:color w:val="000000"/>
          <w:sz w:val="28"/>
          <w:szCs w:val="28"/>
          <w:lang w:val="uk-UA"/>
        </w:rPr>
        <w:t xml:space="preserve">Головному лікарю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КНП «</w:t>
      </w:r>
      <w:r w:rsidRPr="00B6202A">
        <w:rPr>
          <w:rFonts w:ascii="Times New Roman" w:hAnsi="Times New Roman"/>
          <w:color w:val="000000"/>
          <w:sz w:val="28"/>
          <w:szCs w:val="28"/>
          <w:lang w:val="uk-UA"/>
        </w:rPr>
        <w:t>Канівськ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а</w:t>
      </w:r>
      <w:r w:rsidRPr="00B6202A">
        <w:rPr>
          <w:rFonts w:ascii="Times New Roman" w:hAnsi="Times New Roman"/>
          <w:color w:val="000000"/>
          <w:sz w:val="28"/>
          <w:szCs w:val="28"/>
          <w:lang w:val="uk-UA"/>
        </w:rPr>
        <w:t xml:space="preserve"> ЦРЛ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» Канівської районної ради</w:t>
      </w:r>
      <w:r w:rsidRPr="00B6202A">
        <w:rPr>
          <w:rFonts w:ascii="Times New Roman" w:hAnsi="Times New Roman"/>
          <w:color w:val="000000"/>
          <w:sz w:val="28"/>
          <w:szCs w:val="28"/>
          <w:lang w:val="uk-UA"/>
        </w:rPr>
        <w:t xml:space="preserve"> (Шапошник В.С.) в межах компетенції здійснювати контроль за виконанням військово-лікарською комісією Канівського об’єднаного міського військового комісаріату обов’язків, визначених Законодавством з питань військового обліку.</w:t>
      </w:r>
    </w:p>
    <w:p w:rsidR="00F75E27" w:rsidRPr="00B6202A" w:rsidRDefault="00F75E27" w:rsidP="00880C7D">
      <w:pPr>
        <w:numPr>
          <w:ilvl w:val="0"/>
          <w:numId w:val="5"/>
        </w:numPr>
        <w:shd w:val="clear" w:color="auto" w:fill="FFFFFF"/>
        <w:tabs>
          <w:tab w:val="clear" w:pos="0"/>
          <w:tab w:val="num" w:pos="-180"/>
          <w:tab w:val="left" w:pos="900"/>
        </w:tabs>
        <w:spacing w:after="0" w:line="300" w:lineRule="atLeast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6202A">
        <w:rPr>
          <w:rFonts w:ascii="Times New Roman" w:hAnsi="Times New Roman"/>
          <w:color w:val="000000"/>
          <w:sz w:val="28"/>
          <w:szCs w:val="28"/>
          <w:lang w:val="uk-UA"/>
        </w:rPr>
        <w:t xml:space="preserve">Відділу з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питань </w:t>
      </w:r>
      <w:r w:rsidRPr="00B6202A">
        <w:rPr>
          <w:rFonts w:ascii="Times New Roman" w:hAnsi="Times New Roman"/>
          <w:color w:val="000000"/>
          <w:sz w:val="28"/>
          <w:szCs w:val="28"/>
          <w:lang w:val="uk-UA"/>
        </w:rPr>
        <w:t>НС та ЦЗН Канівської міської ради забезпечити  щомісяця  до 5 числа  надання  повідомлень  Канівському об’єднаному міському військовому комісаріату про реєстрацію, ліквідацію підприємств, установ та організацій.</w:t>
      </w:r>
    </w:p>
    <w:p w:rsidR="00F75E27" w:rsidRPr="00B6202A" w:rsidRDefault="00F75E27" w:rsidP="00880C7D">
      <w:pPr>
        <w:numPr>
          <w:ilvl w:val="0"/>
          <w:numId w:val="5"/>
        </w:numPr>
        <w:shd w:val="clear" w:color="auto" w:fill="FFFFFF"/>
        <w:tabs>
          <w:tab w:val="clear" w:pos="0"/>
          <w:tab w:val="num" w:pos="-180"/>
          <w:tab w:val="left" w:pos="900"/>
        </w:tabs>
        <w:spacing w:after="0" w:line="300" w:lineRule="atLeast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6202A">
        <w:rPr>
          <w:rFonts w:ascii="Times New Roman" w:hAnsi="Times New Roman"/>
          <w:color w:val="000000"/>
          <w:sz w:val="28"/>
          <w:szCs w:val="28"/>
          <w:lang w:val="uk-UA"/>
        </w:rPr>
        <w:t xml:space="preserve">Відповідальному за мобілізаційну та режимно-секретну роботу виконавчого комітету Канівської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міської ради до 01 березня над</w:t>
      </w:r>
      <w:r w:rsidRPr="00B6202A">
        <w:rPr>
          <w:rFonts w:ascii="Times New Roman" w:hAnsi="Times New Roman"/>
          <w:color w:val="000000"/>
          <w:sz w:val="28"/>
          <w:szCs w:val="28"/>
          <w:lang w:val="uk-UA"/>
        </w:rPr>
        <w:t xml:space="preserve">ати повідомлення Канівському об’єднаному міському військовому комісаріату щодо підприємств, установ і організацій на території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Канівської ОТГ</w:t>
      </w:r>
      <w:r w:rsidRPr="00B6202A">
        <w:rPr>
          <w:rFonts w:ascii="Times New Roman" w:hAnsi="Times New Roman"/>
          <w:color w:val="000000"/>
          <w:sz w:val="28"/>
          <w:szCs w:val="28"/>
          <w:lang w:val="uk-UA"/>
        </w:rPr>
        <w:t>, які залучаються до виконання мобілізаційних завдань (замовлень) в особливий період, згідно з додатком 7. Інформацію з додатку 7 надавати як для службового користування.</w:t>
      </w:r>
    </w:p>
    <w:p w:rsidR="00F75E27" w:rsidRPr="00B6202A" w:rsidRDefault="00F75E27" w:rsidP="00880C7D">
      <w:pPr>
        <w:numPr>
          <w:ilvl w:val="0"/>
          <w:numId w:val="5"/>
        </w:numPr>
        <w:shd w:val="clear" w:color="auto" w:fill="FFFFFF"/>
        <w:tabs>
          <w:tab w:val="clear" w:pos="0"/>
          <w:tab w:val="num" w:pos="180"/>
          <w:tab w:val="num" w:pos="360"/>
          <w:tab w:val="left" w:pos="900"/>
        </w:tabs>
        <w:spacing w:after="0" w:line="300" w:lineRule="atLeast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6202A">
        <w:rPr>
          <w:rFonts w:ascii="Times New Roman" w:hAnsi="Times New Roman"/>
          <w:color w:val="000000"/>
          <w:sz w:val="28"/>
          <w:szCs w:val="28"/>
          <w:lang w:val="uk-UA"/>
        </w:rPr>
        <w:t>Відділу з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питань</w:t>
      </w:r>
      <w:r w:rsidRPr="00B6202A">
        <w:rPr>
          <w:rFonts w:ascii="Times New Roman" w:hAnsi="Times New Roman"/>
          <w:color w:val="000000"/>
          <w:sz w:val="28"/>
          <w:szCs w:val="28"/>
          <w:lang w:val="uk-UA"/>
        </w:rPr>
        <w:t xml:space="preserve"> НС та ЦЗН Канівської міської ради на підставі інформації та пропозицій, наданих Канівським ОМВК, підготувати до 20 січня 202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1</w:t>
      </w:r>
      <w:r w:rsidRPr="00B6202A">
        <w:rPr>
          <w:rFonts w:ascii="Times New Roman" w:hAnsi="Times New Roman"/>
          <w:color w:val="000000"/>
          <w:sz w:val="28"/>
          <w:szCs w:val="28"/>
          <w:lang w:val="uk-UA"/>
        </w:rPr>
        <w:t xml:space="preserve"> року проект рішення виконавчого комітету Канівської міської ради щодо стану військового обліку в 20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20</w:t>
      </w:r>
      <w:r w:rsidRPr="00B6202A">
        <w:rPr>
          <w:rFonts w:ascii="Times New Roman" w:hAnsi="Times New Roman"/>
          <w:color w:val="000000"/>
          <w:sz w:val="28"/>
          <w:szCs w:val="28"/>
          <w:lang w:val="uk-UA"/>
        </w:rPr>
        <w:t xml:space="preserve"> році та завдання на 202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1</w:t>
      </w:r>
      <w:r w:rsidRPr="00B6202A">
        <w:rPr>
          <w:rFonts w:ascii="Times New Roman" w:hAnsi="Times New Roman"/>
          <w:color w:val="000000"/>
          <w:sz w:val="28"/>
          <w:szCs w:val="28"/>
          <w:lang w:val="uk-UA"/>
        </w:rPr>
        <w:t xml:space="preserve"> рік.</w:t>
      </w:r>
    </w:p>
    <w:p w:rsidR="00F75E27" w:rsidRPr="00B6202A" w:rsidRDefault="00F75E27" w:rsidP="00880C7D">
      <w:pPr>
        <w:numPr>
          <w:ilvl w:val="0"/>
          <w:numId w:val="5"/>
        </w:numPr>
        <w:shd w:val="clear" w:color="auto" w:fill="FFFFFF"/>
        <w:tabs>
          <w:tab w:val="clear" w:pos="0"/>
          <w:tab w:val="num" w:pos="180"/>
          <w:tab w:val="num" w:pos="360"/>
          <w:tab w:val="left" w:pos="900"/>
        </w:tabs>
        <w:spacing w:after="0" w:line="300" w:lineRule="atLeast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6202A">
        <w:rPr>
          <w:rFonts w:ascii="Times New Roman" w:hAnsi="Times New Roman"/>
          <w:color w:val="000000"/>
          <w:sz w:val="28"/>
          <w:szCs w:val="28"/>
          <w:lang w:val="uk-UA"/>
        </w:rPr>
        <w:t>Вважати таким, що втратило чинність рішення виконавчого комітету Канівської міської ради від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06.11.2019 № 328 </w:t>
      </w:r>
      <w:r w:rsidRPr="00B6202A">
        <w:rPr>
          <w:rFonts w:ascii="Times New Roman" w:hAnsi="Times New Roman"/>
          <w:color w:val="000000"/>
          <w:sz w:val="28"/>
          <w:szCs w:val="28"/>
          <w:lang w:val="uk-UA"/>
        </w:rPr>
        <w:t xml:space="preserve">«Про стан військового обліку на території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міста Канева </w:t>
      </w:r>
      <w:r w:rsidRPr="00B6202A">
        <w:rPr>
          <w:rFonts w:ascii="Times New Roman" w:hAnsi="Times New Roman"/>
          <w:color w:val="000000"/>
          <w:sz w:val="28"/>
          <w:szCs w:val="28"/>
          <w:lang w:val="uk-UA"/>
        </w:rPr>
        <w:t>в 2018 році та завдання щодо його поліпшення у 2019 році».</w:t>
      </w:r>
    </w:p>
    <w:p w:rsidR="00F75E27" w:rsidRPr="00B6202A" w:rsidRDefault="00F75E27" w:rsidP="00880C7D">
      <w:pPr>
        <w:numPr>
          <w:ilvl w:val="0"/>
          <w:numId w:val="5"/>
        </w:numPr>
        <w:shd w:val="clear" w:color="auto" w:fill="FFFFFF"/>
        <w:tabs>
          <w:tab w:val="clear" w:pos="0"/>
          <w:tab w:val="num" w:pos="180"/>
          <w:tab w:val="num" w:pos="360"/>
          <w:tab w:val="left" w:pos="900"/>
        </w:tabs>
        <w:spacing w:after="0" w:line="300" w:lineRule="atLeast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6202A">
        <w:rPr>
          <w:rFonts w:ascii="Times New Roman" w:hAnsi="Times New Roman"/>
          <w:color w:val="000000"/>
          <w:sz w:val="28"/>
          <w:szCs w:val="28"/>
          <w:lang w:val="uk-UA"/>
        </w:rPr>
        <w:t>Контроль за виконанням цього рішення покласти на керуючого справами виконавчого комітету Канівської міської ради (Святелик В.І.) та на відділ з питань надзвичайних ситуацій та цивільного захисту населення виконавчого комітету Канівської міської ради (Попенко М.І.)</w:t>
      </w:r>
    </w:p>
    <w:p w:rsidR="00F75E27" w:rsidRPr="00B6202A" w:rsidRDefault="00F75E27" w:rsidP="00D32069">
      <w:pPr>
        <w:shd w:val="clear" w:color="auto" w:fill="FFFFFF"/>
        <w:tabs>
          <w:tab w:val="num" w:pos="0"/>
        </w:tabs>
        <w:spacing w:before="225" w:after="225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6202A">
        <w:rPr>
          <w:rFonts w:ascii="Times New Roman" w:hAnsi="Times New Roman"/>
          <w:color w:val="000000"/>
          <w:sz w:val="28"/>
          <w:szCs w:val="28"/>
          <w:lang w:val="uk-UA"/>
        </w:rPr>
        <w:t> </w:t>
      </w:r>
    </w:p>
    <w:p w:rsidR="00F75E27" w:rsidRPr="00B6202A" w:rsidRDefault="00F75E27" w:rsidP="00D32069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B6202A">
        <w:rPr>
          <w:rFonts w:ascii="Times New Roman" w:hAnsi="Times New Roman"/>
          <w:bCs/>
          <w:color w:val="000000"/>
          <w:sz w:val="28"/>
          <w:szCs w:val="28"/>
          <w:lang w:val="uk-UA"/>
        </w:rPr>
        <w:t>Міський голова                                                                Ігор РЕНЬКАС </w:t>
      </w:r>
    </w:p>
    <w:p w:rsidR="00F75E27" w:rsidRPr="00B6202A" w:rsidRDefault="00F75E27" w:rsidP="00D32069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F75E27" w:rsidRPr="00B6202A" w:rsidRDefault="00F75E27" w:rsidP="00D32069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B6202A">
        <w:rPr>
          <w:rFonts w:ascii="Times New Roman" w:hAnsi="Times New Roman"/>
          <w:sz w:val="28"/>
          <w:szCs w:val="28"/>
          <w:lang w:val="uk-UA"/>
        </w:rPr>
        <w:t>Керуючий справами виконавчого</w:t>
      </w:r>
    </w:p>
    <w:p w:rsidR="00F75E27" w:rsidRPr="00B6202A" w:rsidRDefault="00F75E27" w:rsidP="00D3206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6202A">
        <w:rPr>
          <w:rFonts w:ascii="Times New Roman" w:hAnsi="Times New Roman"/>
          <w:sz w:val="28"/>
          <w:szCs w:val="28"/>
          <w:lang w:val="uk-UA"/>
        </w:rPr>
        <w:t>комітету Канівської міської ради                                   Володимир СВЯТЕЛИК</w:t>
      </w:r>
    </w:p>
    <w:p w:rsidR="00F75E27" w:rsidRPr="00B6202A" w:rsidRDefault="00F75E27" w:rsidP="00D32069">
      <w:pPr>
        <w:spacing w:after="0"/>
        <w:ind w:firstLine="720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F75E27" w:rsidRPr="00B6202A" w:rsidRDefault="00F75E27" w:rsidP="00D32069">
      <w:pPr>
        <w:spacing w:after="0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6202A">
        <w:rPr>
          <w:rFonts w:ascii="Times New Roman" w:hAnsi="Times New Roman"/>
          <w:color w:val="000000"/>
          <w:sz w:val="28"/>
          <w:szCs w:val="28"/>
          <w:lang w:val="uk-UA"/>
        </w:rPr>
        <w:t>Погоджено:</w:t>
      </w:r>
    </w:p>
    <w:p w:rsidR="00F75E27" w:rsidRPr="00B6202A" w:rsidRDefault="00F75E27" w:rsidP="00D32069">
      <w:pPr>
        <w:spacing w:after="0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F75E27" w:rsidRPr="00B6202A" w:rsidRDefault="00F75E27" w:rsidP="00D32069">
      <w:pPr>
        <w:spacing w:after="0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6202A">
        <w:rPr>
          <w:rFonts w:ascii="Times New Roman" w:hAnsi="Times New Roman"/>
          <w:color w:val="000000"/>
          <w:sz w:val="28"/>
          <w:szCs w:val="28"/>
          <w:lang w:val="uk-UA"/>
        </w:rPr>
        <w:t xml:space="preserve">Заступник міського голови </w:t>
      </w:r>
    </w:p>
    <w:p w:rsidR="00F75E27" w:rsidRPr="00B6202A" w:rsidRDefault="00F75E27" w:rsidP="00D32069">
      <w:pPr>
        <w:spacing w:after="0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6202A">
        <w:rPr>
          <w:rFonts w:ascii="Times New Roman" w:hAnsi="Times New Roman"/>
          <w:color w:val="000000"/>
          <w:sz w:val="28"/>
          <w:szCs w:val="28"/>
          <w:lang w:val="uk-UA"/>
        </w:rPr>
        <w:t>з виконавчої роботи</w:t>
      </w:r>
      <w:r w:rsidRPr="00B6202A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B6202A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B6202A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B6202A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B6202A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          Наталія МАТІНОВА</w:t>
      </w:r>
    </w:p>
    <w:p w:rsidR="00F75E27" w:rsidRPr="00B6202A" w:rsidRDefault="00F75E27" w:rsidP="00D32069">
      <w:pPr>
        <w:spacing w:after="0"/>
        <w:rPr>
          <w:rFonts w:ascii="Times New Roman" w:hAnsi="Times New Roman"/>
          <w:color w:val="FF0000"/>
          <w:sz w:val="28"/>
          <w:szCs w:val="28"/>
          <w:lang w:val="uk-UA"/>
        </w:rPr>
      </w:pPr>
    </w:p>
    <w:p w:rsidR="00F75E27" w:rsidRDefault="00F75E27" w:rsidP="00D32069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B6202A">
        <w:rPr>
          <w:rFonts w:ascii="Times New Roman" w:hAnsi="Times New Roman"/>
          <w:sz w:val="28"/>
          <w:szCs w:val="28"/>
          <w:lang w:val="uk-UA"/>
        </w:rPr>
        <w:t xml:space="preserve">Начальник відділу з </w:t>
      </w:r>
      <w:r>
        <w:rPr>
          <w:rFonts w:ascii="Times New Roman" w:hAnsi="Times New Roman"/>
          <w:sz w:val="28"/>
          <w:szCs w:val="28"/>
          <w:lang w:val="uk-UA"/>
        </w:rPr>
        <w:t xml:space="preserve">питань </w:t>
      </w:r>
      <w:r w:rsidRPr="00B6202A">
        <w:rPr>
          <w:rFonts w:ascii="Times New Roman" w:hAnsi="Times New Roman"/>
          <w:sz w:val="28"/>
          <w:szCs w:val="28"/>
          <w:lang w:val="uk-UA"/>
        </w:rPr>
        <w:t xml:space="preserve">надзвичайних </w:t>
      </w:r>
    </w:p>
    <w:p w:rsidR="00F75E27" w:rsidRPr="00B6202A" w:rsidRDefault="00F75E27" w:rsidP="00D32069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B6202A">
        <w:rPr>
          <w:rFonts w:ascii="Times New Roman" w:hAnsi="Times New Roman"/>
          <w:sz w:val="28"/>
          <w:szCs w:val="28"/>
          <w:lang w:val="uk-UA"/>
        </w:rPr>
        <w:t>ситуацій та цивільного захисту населення</w:t>
      </w:r>
    </w:p>
    <w:p w:rsidR="00F75E27" w:rsidRPr="00B6202A" w:rsidRDefault="00F75E27" w:rsidP="00D32069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B6202A">
        <w:rPr>
          <w:rFonts w:ascii="Times New Roman" w:hAnsi="Times New Roman"/>
          <w:sz w:val="28"/>
          <w:szCs w:val="28"/>
          <w:lang w:val="uk-UA"/>
        </w:rPr>
        <w:t>виконавчого комітету Канівської міської</w:t>
      </w:r>
    </w:p>
    <w:p w:rsidR="00F75E27" w:rsidRPr="00B6202A" w:rsidRDefault="00F75E27" w:rsidP="00FB6A8B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B6202A">
        <w:rPr>
          <w:rFonts w:ascii="Times New Roman" w:hAnsi="Times New Roman"/>
          <w:sz w:val="28"/>
          <w:szCs w:val="28"/>
          <w:lang w:val="uk-UA"/>
        </w:rPr>
        <w:t>ради</w:t>
      </w:r>
      <w:r w:rsidRPr="00B6202A">
        <w:rPr>
          <w:rFonts w:ascii="Times New Roman" w:hAnsi="Times New Roman"/>
          <w:sz w:val="28"/>
          <w:szCs w:val="28"/>
          <w:lang w:val="uk-UA"/>
        </w:rPr>
        <w:tab/>
      </w:r>
      <w:r w:rsidRPr="00B6202A">
        <w:rPr>
          <w:rFonts w:ascii="Times New Roman" w:hAnsi="Times New Roman"/>
          <w:sz w:val="28"/>
          <w:szCs w:val="28"/>
          <w:lang w:val="uk-UA"/>
        </w:rPr>
        <w:tab/>
      </w:r>
      <w:r w:rsidRPr="00B6202A">
        <w:rPr>
          <w:rFonts w:ascii="Times New Roman" w:hAnsi="Times New Roman"/>
          <w:sz w:val="28"/>
          <w:szCs w:val="28"/>
          <w:lang w:val="uk-UA"/>
        </w:rPr>
        <w:tab/>
      </w:r>
      <w:r w:rsidRPr="00B6202A">
        <w:rPr>
          <w:rFonts w:ascii="Times New Roman" w:hAnsi="Times New Roman"/>
          <w:sz w:val="28"/>
          <w:szCs w:val="28"/>
          <w:lang w:val="uk-UA"/>
        </w:rPr>
        <w:tab/>
      </w:r>
      <w:r w:rsidRPr="00B6202A">
        <w:rPr>
          <w:rFonts w:ascii="Times New Roman" w:hAnsi="Times New Roman"/>
          <w:sz w:val="28"/>
          <w:szCs w:val="28"/>
          <w:lang w:val="uk-UA"/>
        </w:rPr>
        <w:tab/>
      </w:r>
      <w:r w:rsidRPr="00B6202A"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  <w:r w:rsidRPr="00B6202A">
        <w:rPr>
          <w:rFonts w:ascii="Times New Roman" w:hAnsi="Times New Roman"/>
          <w:sz w:val="28"/>
          <w:szCs w:val="28"/>
          <w:lang w:val="uk-UA"/>
        </w:rPr>
        <w:tab/>
        <w:t xml:space="preserve"> </w:t>
      </w:r>
      <w:r w:rsidRPr="00B6202A">
        <w:rPr>
          <w:rFonts w:ascii="Times New Roman" w:hAnsi="Times New Roman"/>
          <w:sz w:val="28"/>
          <w:szCs w:val="28"/>
          <w:lang w:val="uk-UA"/>
        </w:rPr>
        <w:tab/>
        <w:t xml:space="preserve">          Микола ПОПЕНКО</w:t>
      </w:r>
    </w:p>
    <w:p w:rsidR="00F75E27" w:rsidRDefault="00F75E27" w:rsidP="00D32069">
      <w:pPr>
        <w:spacing w:after="0"/>
        <w:rPr>
          <w:rStyle w:val="Strong"/>
          <w:rFonts w:ascii="Times New Roman" w:hAnsi="Times New Roman"/>
          <w:b w:val="0"/>
          <w:color w:val="000000"/>
          <w:sz w:val="28"/>
          <w:szCs w:val="26"/>
          <w:lang w:val="uk-UA"/>
        </w:rPr>
      </w:pPr>
    </w:p>
    <w:p w:rsidR="00F75E27" w:rsidRDefault="00F75E27" w:rsidP="00D32069">
      <w:pPr>
        <w:spacing w:after="0"/>
        <w:rPr>
          <w:rStyle w:val="Strong"/>
          <w:rFonts w:ascii="Times New Roman" w:hAnsi="Times New Roman"/>
          <w:b w:val="0"/>
          <w:color w:val="000000"/>
          <w:sz w:val="28"/>
          <w:szCs w:val="26"/>
          <w:lang w:val="uk-UA"/>
        </w:rPr>
      </w:pPr>
      <w:r w:rsidRPr="00B6202A">
        <w:rPr>
          <w:rStyle w:val="Strong"/>
          <w:rFonts w:ascii="Times New Roman" w:hAnsi="Times New Roman"/>
          <w:b w:val="0"/>
          <w:color w:val="000000"/>
          <w:sz w:val="28"/>
          <w:szCs w:val="26"/>
          <w:lang w:val="uk-UA"/>
        </w:rPr>
        <w:t xml:space="preserve">Начальник відділу організаційно-кадрової </w:t>
      </w:r>
    </w:p>
    <w:p w:rsidR="00F75E27" w:rsidRPr="00B6202A" w:rsidRDefault="00F75E27" w:rsidP="00D32069">
      <w:pPr>
        <w:spacing w:after="0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B6202A">
        <w:rPr>
          <w:rStyle w:val="Strong"/>
          <w:rFonts w:ascii="Times New Roman" w:hAnsi="Times New Roman"/>
          <w:b w:val="0"/>
          <w:color w:val="000000"/>
          <w:sz w:val="28"/>
          <w:szCs w:val="26"/>
          <w:lang w:val="uk-UA"/>
        </w:rPr>
        <w:t>та інформаційної роботи міськвиконкому</w:t>
      </w:r>
      <w:r w:rsidRPr="002848D6">
        <w:rPr>
          <w:rStyle w:val="Strong"/>
          <w:rFonts w:ascii="Times New Roman" w:hAnsi="Times New Roman"/>
          <w:b w:val="0"/>
          <w:color w:val="000000"/>
          <w:sz w:val="28"/>
          <w:szCs w:val="26"/>
          <w:lang w:val="uk-UA"/>
        </w:rPr>
        <w:t xml:space="preserve"> </w:t>
      </w:r>
      <w:r>
        <w:rPr>
          <w:rStyle w:val="Strong"/>
          <w:rFonts w:ascii="Times New Roman" w:hAnsi="Times New Roman"/>
          <w:b w:val="0"/>
          <w:color w:val="000000"/>
          <w:sz w:val="28"/>
          <w:szCs w:val="26"/>
          <w:lang w:val="uk-UA"/>
        </w:rPr>
        <w:tab/>
      </w:r>
      <w:r>
        <w:rPr>
          <w:rStyle w:val="Strong"/>
          <w:rFonts w:ascii="Times New Roman" w:hAnsi="Times New Roman"/>
          <w:b w:val="0"/>
          <w:color w:val="000000"/>
          <w:sz w:val="28"/>
          <w:szCs w:val="26"/>
          <w:lang w:val="uk-UA"/>
        </w:rPr>
        <w:tab/>
      </w:r>
      <w:r w:rsidRPr="00B6202A">
        <w:rPr>
          <w:rStyle w:val="Strong"/>
          <w:rFonts w:ascii="Times New Roman" w:hAnsi="Times New Roman"/>
          <w:b w:val="0"/>
          <w:color w:val="000000"/>
          <w:sz w:val="28"/>
          <w:szCs w:val="26"/>
          <w:lang w:val="uk-UA"/>
        </w:rPr>
        <w:t>Сергій ТКАЧЕНКО</w:t>
      </w:r>
    </w:p>
    <w:p w:rsidR="00F75E27" w:rsidRPr="00B6202A" w:rsidRDefault="00F75E27" w:rsidP="00D32069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F75E27" w:rsidRDefault="00F75E27" w:rsidP="00C12D35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B6202A">
        <w:rPr>
          <w:rFonts w:ascii="Times New Roman" w:hAnsi="Times New Roman"/>
          <w:sz w:val="28"/>
          <w:szCs w:val="28"/>
          <w:lang w:val="uk-UA"/>
        </w:rPr>
        <w:t xml:space="preserve">ТВО військового комісара </w:t>
      </w:r>
    </w:p>
    <w:p w:rsidR="00F75E27" w:rsidRPr="00B6202A" w:rsidRDefault="00F75E27" w:rsidP="00C12D35">
      <w:pPr>
        <w:spacing w:after="0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Канівського ОМВК</w:t>
      </w:r>
      <w:r w:rsidRPr="00B6202A">
        <w:rPr>
          <w:rFonts w:ascii="Times New Roman" w:hAnsi="Times New Roman"/>
          <w:sz w:val="28"/>
          <w:szCs w:val="28"/>
          <w:lang w:val="uk-UA"/>
        </w:rPr>
        <w:tab/>
      </w:r>
      <w:r w:rsidRPr="00B6202A">
        <w:rPr>
          <w:rFonts w:ascii="Times New Roman" w:hAnsi="Times New Roman"/>
          <w:sz w:val="28"/>
          <w:szCs w:val="28"/>
          <w:lang w:val="uk-UA"/>
        </w:rPr>
        <w:tab/>
      </w:r>
      <w:r w:rsidRPr="00B6202A">
        <w:rPr>
          <w:rFonts w:ascii="Times New Roman" w:hAnsi="Times New Roman"/>
          <w:sz w:val="28"/>
          <w:szCs w:val="28"/>
          <w:lang w:val="uk-UA"/>
        </w:rPr>
        <w:tab/>
      </w:r>
      <w:r w:rsidRPr="00B6202A">
        <w:rPr>
          <w:rFonts w:ascii="Times New Roman" w:hAnsi="Times New Roman"/>
          <w:sz w:val="28"/>
          <w:szCs w:val="28"/>
          <w:lang w:val="uk-UA"/>
        </w:rPr>
        <w:tab/>
      </w:r>
      <w:r w:rsidRPr="00B6202A">
        <w:rPr>
          <w:rFonts w:ascii="Times New Roman" w:hAnsi="Times New Roman"/>
          <w:sz w:val="28"/>
          <w:szCs w:val="28"/>
          <w:lang w:val="uk-UA"/>
        </w:rPr>
        <w:tab/>
        <w:t xml:space="preserve">          Валентин СИВАК</w:t>
      </w:r>
    </w:p>
    <w:p w:rsidR="00F75E27" w:rsidRPr="00B6202A" w:rsidRDefault="00F75E27" w:rsidP="00D32069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F75E27" w:rsidRPr="00B6202A" w:rsidRDefault="00F75E27" w:rsidP="00C12D35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B6202A">
        <w:rPr>
          <w:rFonts w:ascii="Times New Roman" w:hAnsi="Times New Roman"/>
          <w:sz w:val="28"/>
          <w:szCs w:val="28"/>
          <w:lang w:val="uk-UA"/>
        </w:rPr>
        <w:t>Начальник юридичного відділу виконавчого</w:t>
      </w:r>
    </w:p>
    <w:p w:rsidR="00F75E27" w:rsidRPr="00B6202A" w:rsidRDefault="00F75E27" w:rsidP="00C12D35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B6202A">
        <w:rPr>
          <w:rFonts w:ascii="Times New Roman" w:hAnsi="Times New Roman"/>
          <w:sz w:val="28"/>
          <w:szCs w:val="28"/>
          <w:lang w:val="uk-UA"/>
        </w:rPr>
        <w:t>комітету Канівської міської ради                                   Наталія ЛІСОВА</w:t>
      </w:r>
    </w:p>
    <w:sectPr w:rsidR="00F75E27" w:rsidRPr="00B6202A" w:rsidSect="001D5F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72A83"/>
    <w:multiLevelType w:val="multilevel"/>
    <w:tmpl w:val="9152960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">
    <w:nsid w:val="0C8463E1"/>
    <w:multiLevelType w:val="multilevel"/>
    <w:tmpl w:val="CFCEBA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>
    <w:nsid w:val="0FA01CF3"/>
    <w:multiLevelType w:val="multilevel"/>
    <w:tmpl w:val="AE2093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F383E94"/>
    <w:multiLevelType w:val="hybridMultilevel"/>
    <w:tmpl w:val="142A1736"/>
    <w:lvl w:ilvl="0" w:tplc="7F401D94">
      <w:start w:val="6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4">
    <w:nsid w:val="7CCA2A44"/>
    <w:multiLevelType w:val="multilevel"/>
    <w:tmpl w:val="FA264E2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7B2C"/>
    <w:rsid w:val="00000A12"/>
    <w:rsid w:val="00006B19"/>
    <w:rsid w:val="00045631"/>
    <w:rsid w:val="00060C53"/>
    <w:rsid w:val="0006217B"/>
    <w:rsid w:val="00067917"/>
    <w:rsid w:val="000771CB"/>
    <w:rsid w:val="00080ACC"/>
    <w:rsid w:val="00087AEF"/>
    <w:rsid w:val="000A468B"/>
    <w:rsid w:val="000A5ADD"/>
    <w:rsid w:val="000B0A9F"/>
    <w:rsid w:val="000B1631"/>
    <w:rsid w:val="000D0D98"/>
    <w:rsid w:val="000F69A1"/>
    <w:rsid w:val="00112572"/>
    <w:rsid w:val="00154E61"/>
    <w:rsid w:val="00164928"/>
    <w:rsid w:val="0016699D"/>
    <w:rsid w:val="00180796"/>
    <w:rsid w:val="001A2FA9"/>
    <w:rsid w:val="001A3423"/>
    <w:rsid w:val="001B1C9F"/>
    <w:rsid w:val="001C325C"/>
    <w:rsid w:val="001D09D5"/>
    <w:rsid w:val="001D5F49"/>
    <w:rsid w:val="001E046F"/>
    <w:rsid w:val="002416F6"/>
    <w:rsid w:val="00261534"/>
    <w:rsid w:val="002848D6"/>
    <w:rsid w:val="002A1730"/>
    <w:rsid w:val="002A243A"/>
    <w:rsid w:val="002C2C05"/>
    <w:rsid w:val="002D146B"/>
    <w:rsid w:val="002F0EE5"/>
    <w:rsid w:val="002F3245"/>
    <w:rsid w:val="002F7AFD"/>
    <w:rsid w:val="003233EF"/>
    <w:rsid w:val="0033296F"/>
    <w:rsid w:val="00341AF3"/>
    <w:rsid w:val="00356984"/>
    <w:rsid w:val="003612E1"/>
    <w:rsid w:val="00361D84"/>
    <w:rsid w:val="003620EB"/>
    <w:rsid w:val="0036560E"/>
    <w:rsid w:val="00385CE9"/>
    <w:rsid w:val="003A29E1"/>
    <w:rsid w:val="003B53D1"/>
    <w:rsid w:val="003C04E8"/>
    <w:rsid w:val="003D46F4"/>
    <w:rsid w:val="00407DFC"/>
    <w:rsid w:val="004413EC"/>
    <w:rsid w:val="004532CC"/>
    <w:rsid w:val="00472ACE"/>
    <w:rsid w:val="00472EBF"/>
    <w:rsid w:val="004C105C"/>
    <w:rsid w:val="004C7CFA"/>
    <w:rsid w:val="004D1E2B"/>
    <w:rsid w:val="004E67E2"/>
    <w:rsid w:val="004F5B1F"/>
    <w:rsid w:val="00514C57"/>
    <w:rsid w:val="005226FB"/>
    <w:rsid w:val="00525F0C"/>
    <w:rsid w:val="00526E26"/>
    <w:rsid w:val="00533B6C"/>
    <w:rsid w:val="00594329"/>
    <w:rsid w:val="005B3FDD"/>
    <w:rsid w:val="005B6304"/>
    <w:rsid w:val="005C16A0"/>
    <w:rsid w:val="005E6401"/>
    <w:rsid w:val="00602885"/>
    <w:rsid w:val="00603D40"/>
    <w:rsid w:val="00610BA3"/>
    <w:rsid w:val="006250E8"/>
    <w:rsid w:val="00630252"/>
    <w:rsid w:val="00657101"/>
    <w:rsid w:val="006605BA"/>
    <w:rsid w:val="00661B48"/>
    <w:rsid w:val="00670915"/>
    <w:rsid w:val="0069137A"/>
    <w:rsid w:val="006B0CBB"/>
    <w:rsid w:val="006B7311"/>
    <w:rsid w:val="006D7AEE"/>
    <w:rsid w:val="006E6B79"/>
    <w:rsid w:val="00700977"/>
    <w:rsid w:val="007138F7"/>
    <w:rsid w:val="00721320"/>
    <w:rsid w:val="00740B66"/>
    <w:rsid w:val="0074354A"/>
    <w:rsid w:val="0075251E"/>
    <w:rsid w:val="0077177B"/>
    <w:rsid w:val="00777912"/>
    <w:rsid w:val="007A1578"/>
    <w:rsid w:val="007A1E82"/>
    <w:rsid w:val="007A4BF3"/>
    <w:rsid w:val="007C3EBB"/>
    <w:rsid w:val="007E015C"/>
    <w:rsid w:val="007E24B7"/>
    <w:rsid w:val="007F1405"/>
    <w:rsid w:val="00827B2C"/>
    <w:rsid w:val="00827B43"/>
    <w:rsid w:val="0084413E"/>
    <w:rsid w:val="00851FFA"/>
    <w:rsid w:val="008725F5"/>
    <w:rsid w:val="00880C7D"/>
    <w:rsid w:val="00884DEB"/>
    <w:rsid w:val="00884F1B"/>
    <w:rsid w:val="00885C2E"/>
    <w:rsid w:val="00887B78"/>
    <w:rsid w:val="008A6B1A"/>
    <w:rsid w:val="008C0873"/>
    <w:rsid w:val="008C1DE0"/>
    <w:rsid w:val="008C73D4"/>
    <w:rsid w:val="008D49EF"/>
    <w:rsid w:val="008D4C01"/>
    <w:rsid w:val="008E54C5"/>
    <w:rsid w:val="008F2B24"/>
    <w:rsid w:val="00905998"/>
    <w:rsid w:val="009217A1"/>
    <w:rsid w:val="009B112D"/>
    <w:rsid w:val="009E0E16"/>
    <w:rsid w:val="009F7B28"/>
    <w:rsid w:val="00A016DF"/>
    <w:rsid w:val="00A02B49"/>
    <w:rsid w:val="00A042AA"/>
    <w:rsid w:val="00A35571"/>
    <w:rsid w:val="00A37588"/>
    <w:rsid w:val="00A47216"/>
    <w:rsid w:val="00A47E86"/>
    <w:rsid w:val="00A54890"/>
    <w:rsid w:val="00A666FC"/>
    <w:rsid w:val="00A7290B"/>
    <w:rsid w:val="00A83F22"/>
    <w:rsid w:val="00A951D8"/>
    <w:rsid w:val="00AB30EB"/>
    <w:rsid w:val="00AB4718"/>
    <w:rsid w:val="00AC730E"/>
    <w:rsid w:val="00B23954"/>
    <w:rsid w:val="00B322F9"/>
    <w:rsid w:val="00B6202A"/>
    <w:rsid w:val="00B67EA3"/>
    <w:rsid w:val="00B86484"/>
    <w:rsid w:val="00BA2637"/>
    <w:rsid w:val="00BB0915"/>
    <w:rsid w:val="00BB5235"/>
    <w:rsid w:val="00BD6FA3"/>
    <w:rsid w:val="00BE3A3B"/>
    <w:rsid w:val="00C02FBA"/>
    <w:rsid w:val="00C12D35"/>
    <w:rsid w:val="00C35403"/>
    <w:rsid w:val="00C411BE"/>
    <w:rsid w:val="00C413E8"/>
    <w:rsid w:val="00C4542F"/>
    <w:rsid w:val="00C72E3C"/>
    <w:rsid w:val="00CA0F55"/>
    <w:rsid w:val="00CB0812"/>
    <w:rsid w:val="00CB456E"/>
    <w:rsid w:val="00CE0619"/>
    <w:rsid w:val="00CF6FA9"/>
    <w:rsid w:val="00D075C3"/>
    <w:rsid w:val="00D22A40"/>
    <w:rsid w:val="00D32069"/>
    <w:rsid w:val="00D3328C"/>
    <w:rsid w:val="00D33295"/>
    <w:rsid w:val="00D42771"/>
    <w:rsid w:val="00D83088"/>
    <w:rsid w:val="00DA1A7E"/>
    <w:rsid w:val="00DB5D11"/>
    <w:rsid w:val="00DC1601"/>
    <w:rsid w:val="00DE5CB6"/>
    <w:rsid w:val="00DE6E0C"/>
    <w:rsid w:val="00E173A1"/>
    <w:rsid w:val="00E263B3"/>
    <w:rsid w:val="00E34971"/>
    <w:rsid w:val="00E416B8"/>
    <w:rsid w:val="00E44395"/>
    <w:rsid w:val="00E46062"/>
    <w:rsid w:val="00E558A3"/>
    <w:rsid w:val="00E56EE8"/>
    <w:rsid w:val="00E612A0"/>
    <w:rsid w:val="00E67291"/>
    <w:rsid w:val="00E730BA"/>
    <w:rsid w:val="00F04F82"/>
    <w:rsid w:val="00F0572E"/>
    <w:rsid w:val="00F308B8"/>
    <w:rsid w:val="00F37DEA"/>
    <w:rsid w:val="00F37FAF"/>
    <w:rsid w:val="00F56CEF"/>
    <w:rsid w:val="00F64AAF"/>
    <w:rsid w:val="00F75833"/>
    <w:rsid w:val="00F75E27"/>
    <w:rsid w:val="00F81BDD"/>
    <w:rsid w:val="00FB6A8B"/>
    <w:rsid w:val="00FB7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F4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827B2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827B2C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827B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27B2C"/>
    <w:rPr>
      <w:rFonts w:ascii="Tahoma" w:hAnsi="Tahoma" w:cs="Tahoma"/>
      <w:sz w:val="16"/>
      <w:szCs w:val="16"/>
    </w:rPr>
  </w:style>
  <w:style w:type="paragraph" w:styleId="Subtitle">
    <w:name w:val="Subtitle"/>
    <w:aliases w:val="Знак1 Знак"/>
    <w:basedOn w:val="Normal"/>
    <w:link w:val="SubtitleChar"/>
    <w:uiPriority w:val="99"/>
    <w:qFormat/>
    <w:rsid w:val="008D4C01"/>
    <w:pPr>
      <w:spacing w:after="0" w:line="240" w:lineRule="auto"/>
      <w:ind w:right="-631"/>
      <w:jc w:val="center"/>
    </w:pPr>
    <w:rPr>
      <w:rFonts w:ascii="Times New Roman" w:hAnsi="Times New Roman"/>
      <w:sz w:val="32"/>
      <w:szCs w:val="20"/>
      <w:lang w:val="uk-UA"/>
    </w:rPr>
  </w:style>
  <w:style w:type="character" w:customStyle="1" w:styleId="SubtitleChar">
    <w:name w:val="Subtitle Char"/>
    <w:aliases w:val="Знак1 Знак Char"/>
    <w:basedOn w:val="DefaultParagraphFont"/>
    <w:link w:val="Subtitle"/>
    <w:uiPriority w:val="99"/>
    <w:locked/>
    <w:rsid w:val="008D4C01"/>
    <w:rPr>
      <w:rFonts w:ascii="Times New Roman" w:hAnsi="Times New Roman" w:cs="Times New Roman"/>
      <w:sz w:val="20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083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083477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8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3</Pages>
  <Words>883</Words>
  <Characters>5036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</dc:title>
  <dc:subject/>
  <dc:creator>Windows User</dc:creator>
  <cp:keywords/>
  <dc:description/>
  <cp:lastModifiedBy>USER</cp:lastModifiedBy>
  <cp:revision>3</cp:revision>
  <cp:lastPrinted>2019-11-04T07:50:00Z</cp:lastPrinted>
  <dcterms:created xsi:type="dcterms:W3CDTF">2020-02-13T06:44:00Z</dcterms:created>
  <dcterms:modified xsi:type="dcterms:W3CDTF">2020-02-13T06:50:00Z</dcterms:modified>
</cp:coreProperties>
</file>